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36467836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835781365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7FC5260C" w:rsidR="00C15BEB" w:rsidRPr="00B14BD5" w:rsidRDefault="00DA0BA3" w:rsidP="00DA0BA3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02</w:t>
            </w:r>
            <w:r w:rsidR="00E1476C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апреля</w:t>
            </w:r>
            <w:r w:rsidR="00B14BD5">
              <w:rPr>
                <w:color w:val="000000"/>
                <w:szCs w:val="28"/>
              </w:rPr>
              <w:t xml:space="preserve"> 202</w:t>
            </w:r>
            <w:r w:rsidR="00E1476C">
              <w:rPr>
                <w:color w:val="000000"/>
                <w:szCs w:val="28"/>
              </w:rPr>
              <w:t>6</w:t>
            </w:r>
            <w:r w:rsidR="00B14BD5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07CA20CC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DA0BA3">
              <w:rPr>
                <w:b/>
                <w:color w:val="000000"/>
                <w:szCs w:val="28"/>
              </w:rPr>
              <w:t>8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DA0BA3">
              <w:rPr>
                <w:b/>
                <w:color w:val="000000"/>
                <w:szCs w:val="28"/>
              </w:rPr>
              <w:t>4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6D5801B5" w:rsidR="00C15BEB" w:rsidRDefault="00C15BEB" w:rsidP="00B14BD5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497274">
        <w:rPr>
          <w:b/>
          <w:szCs w:val="28"/>
        </w:rPr>
        <w:t>ой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497274">
        <w:rPr>
          <w:b/>
          <w:szCs w:val="28"/>
        </w:rPr>
        <w:t>ой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497274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497274">
        <w:rPr>
          <w:b/>
          <w:szCs w:val="28"/>
        </w:rPr>
        <w:t>ого</w:t>
      </w:r>
      <w:r w:rsidR="004B684E">
        <w:rPr>
          <w:b/>
          <w:szCs w:val="28"/>
        </w:rPr>
        <w:t xml:space="preserve"> участк</w:t>
      </w:r>
      <w:r w:rsidR="00497274">
        <w:rPr>
          <w:b/>
          <w:szCs w:val="28"/>
        </w:rPr>
        <w:t>а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>№</w:t>
      </w:r>
      <w:r w:rsidR="0082349B">
        <w:rPr>
          <w:b/>
          <w:szCs w:val="28"/>
        </w:rPr>
        <w:t>№</w:t>
      </w:r>
      <w:r w:rsidR="00497274">
        <w:rPr>
          <w:b/>
          <w:szCs w:val="28"/>
        </w:rPr>
        <w:t xml:space="preserve"> </w:t>
      </w:r>
      <w:r w:rsidR="00496B1F">
        <w:rPr>
          <w:b/>
          <w:szCs w:val="28"/>
        </w:rPr>
        <w:t>1462</w:t>
      </w:r>
      <w:r w:rsidR="00402348">
        <w:rPr>
          <w:b/>
          <w:szCs w:val="28"/>
        </w:rPr>
        <w:t>, 1464, 2354</w:t>
      </w:r>
      <w:r w:rsidR="00E1476C">
        <w:rPr>
          <w:b/>
          <w:szCs w:val="28"/>
        </w:rPr>
        <w:t>.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5FCFFB12" w:rsidR="00410B8D" w:rsidRPr="00121E2F" w:rsidRDefault="00410B8D" w:rsidP="00820E6D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12819D68" w14:textId="337A94B9" w:rsidR="00E276A1" w:rsidRPr="00144328" w:rsidRDefault="00144328" w:rsidP="00E276A1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144328">
        <w:rPr>
          <w:szCs w:val="28"/>
        </w:rPr>
        <w:t xml:space="preserve">Освободить </w:t>
      </w:r>
      <w:r w:rsidR="00697AC1" w:rsidRPr="00144328">
        <w:rPr>
          <w:szCs w:val="28"/>
        </w:rPr>
        <w:t>член</w:t>
      </w:r>
      <w:r w:rsidR="00734C85">
        <w:rPr>
          <w:szCs w:val="28"/>
        </w:rPr>
        <w:t>ов</w:t>
      </w:r>
      <w:r w:rsidR="00697AC1" w:rsidRPr="00144328">
        <w:rPr>
          <w:szCs w:val="28"/>
        </w:rPr>
        <w:t xml:space="preserve"> участков</w:t>
      </w:r>
      <w:r w:rsidR="00497274">
        <w:rPr>
          <w:szCs w:val="28"/>
        </w:rPr>
        <w:t>ой</w:t>
      </w:r>
      <w:r w:rsidR="00697AC1" w:rsidRPr="00144328">
        <w:rPr>
          <w:szCs w:val="28"/>
        </w:rPr>
        <w:t xml:space="preserve"> </w:t>
      </w:r>
      <w:r w:rsidR="00123838">
        <w:rPr>
          <w:szCs w:val="28"/>
        </w:rPr>
        <w:t>избирательн</w:t>
      </w:r>
      <w:r w:rsidR="00497274">
        <w:rPr>
          <w:szCs w:val="28"/>
        </w:rPr>
        <w:t>ой</w:t>
      </w:r>
      <w:r w:rsidR="00123838">
        <w:rPr>
          <w:szCs w:val="28"/>
        </w:rPr>
        <w:t xml:space="preserve"> </w:t>
      </w:r>
      <w:r w:rsidR="00697AC1" w:rsidRPr="00144328">
        <w:rPr>
          <w:szCs w:val="28"/>
        </w:rPr>
        <w:t>комисси</w:t>
      </w:r>
      <w:r w:rsidR="00497274">
        <w:rPr>
          <w:szCs w:val="28"/>
        </w:rPr>
        <w:t>и</w:t>
      </w:r>
      <w:r w:rsidR="00697AC1" w:rsidRPr="00144328">
        <w:rPr>
          <w:szCs w:val="28"/>
        </w:rPr>
        <w:t xml:space="preserve"> </w:t>
      </w:r>
      <w:r w:rsidR="00E44F0D">
        <w:rPr>
          <w:szCs w:val="28"/>
        </w:rPr>
        <w:t>избирательн</w:t>
      </w:r>
      <w:r w:rsidR="00497274">
        <w:rPr>
          <w:szCs w:val="28"/>
        </w:rPr>
        <w:t>ого</w:t>
      </w:r>
      <w:r w:rsidR="00E44F0D">
        <w:rPr>
          <w:szCs w:val="28"/>
        </w:rPr>
        <w:t xml:space="preserve"> участк</w:t>
      </w:r>
      <w:r w:rsidR="00497274">
        <w:rPr>
          <w:szCs w:val="28"/>
        </w:rPr>
        <w:t>а</w:t>
      </w:r>
      <w:r w:rsidR="00E44F0D">
        <w:rPr>
          <w:szCs w:val="28"/>
        </w:rPr>
        <w:t xml:space="preserve"> </w:t>
      </w:r>
      <w:r w:rsidR="0017513C" w:rsidRPr="0017513C">
        <w:rPr>
          <w:szCs w:val="28"/>
        </w:rPr>
        <w:t>№</w:t>
      </w:r>
      <w:r w:rsidR="0082349B">
        <w:rPr>
          <w:szCs w:val="28"/>
        </w:rPr>
        <w:t xml:space="preserve">№ </w:t>
      </w:r>
      <w:r w:rsidR="00402348" w:rsidRPr="00402348">
        <w:rPr>
          <w:szCs w:val="28"/>
        </w:rPr>
        <w:t>1462, 1464, 2354</w:t>
      </w:r>
      <w:r w:rsidR="00402348">
        <w:rPr>
          <w:szCs w:val="28"/>
        </w:rPr>
        <w:t xml:space="preserve"> </w:t>
      </w:r>
      <w:bookmarkStart w:id="1" w:name="_GoBack"/>
      <w:bookmarkEnd w:id="1"/>
      <w:r w:rsidR="00C15BEB" w:rsidRPr="00144328">
        <w:rPr>
          <w:szCs w:val="28"/>
        </w:rPr>
        <w:t>с правом решающего голоса от обязанностей члена участковой избирательной комиссии</w:t>
      </w:r>
      <w:r w:rsidR="00131A08" w:rsidRPr="00144328">
        <w:rPr>
          <w:szCs w:val="28"/>
        </w:rPr>
        <w:t xml:space="preserve"> </w:t>
      </w:r>
      <w:r w:rsidR="003C5E33" w:rsidRPr="00144328">
        <w:rPr>
          <w:szCs w:val="28"/>
        </w:rPr>
        <w:t xml:space="preserve">до истечения срока полномочий </w:t>
      </w:r>
      <w:r w:rsidR="00717D10">
        <w:rPr>
          <w:szCs w:val="28"/>
        </w:rPr>
        <w:t>без зачисления в резерв</w:t>
      </w:r>
      <w:r w:rsidR="007F5401" w:rsidRPr="00144328">
        <w:rPr>
          <w:szCs w:val="28"/>
        </w:rPr>
        <w:t>.</w:t>
      </w:r>
    </w:p>
    <w:p w14:paraId="5ED2C878" w14:textId="679A9D16" w:rsidR="00C15BEB" w:rsidRDefault="00A63A0A" w:rsidP="00497274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C15BEB" w:rsidRPr="00483477">
        <w:rPr>
          <w:szCs w:val="28"/>
        </w:rPr>
        <w:t>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777D2B8C" w:rsidR="00C15BEB" w:rsidRPr="00483477" w:rsidRDefault="00497274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62128D68" w:rsidR="00C15BEB" w:rsidRDefault="00497274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7CC7CC0F" w14:textId="77777777" w:rsidR="00820E6D" w:rsidRPr="00C90B73" w:rsidRDefault="00820E6D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2" w:name="_Hlk74647214"/>
      <w:r w:rsidRPr="00C90B73">
        <w:rPr>
          <w:szCs w:val="28"/>
        </w:rPr>
        <w:t>Председатель Территориальной</w:t>
      </w:r>
    </w:p>
    <w:p w14:paraId="41F4444E" w14:textId="2026121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497274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65C4E0E4" w:rsidR="00497274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2"/>
    </w:p>
    <w:p w14:paraId="6EF02803" w14:textId="77777777" w:rsidR="00146071" w:rsidRDefault="00146071">
      <w:pPr>
        <w:jc w:val="left"/>
        <w:rPr>
          <w:sz w:val="24"/>
        </w:rPr>
      </w:pPr>
      <w:r>
        <w:rPr>
          <w:sz w:val="24"/>
        </w:rPr>
        <w:br w:type="page"/>
      </w:r>
    </w:p>
    <w:p w14:paraId="46363DD3" w14:textId="4742F650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 xml:space="preserve">Приложение </w:t>
      </w:r>
    </w:p>
    <w:p w14:paraId="29EE9C9F" w14:textId="77777777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41FB58DA" w14:textId="1E72AF55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 w:rsidR="00DA0BA3">
        <w:rPr>
          <w:sz w:val="24"/>
        </w:rPr>
        <w:t>02</w:t>
      </w:r>
      <w:r w:rsidR="00E1476C" w:rsidRPr="00E1476C">
        <w:rPr>
          <w:sz w:val="24"/>
        </w:rPr>
        <w:t xml:space="preserve"> </w:t>
      </w:r>
      <w:r w:rsidR="00DA0BA3">
        <w:rPr>
          <w:sz w:val="24"/>
        </w:rPr>
        <w:t>апреля</w:t>
      </w:r>
      <w:r w:rsidR="00E1476C" w:rsidRPr="00E1476C">
        <w:rPr>
          <w:sz w:val="24"/>
        </w:rPr>
        <w:t xml:space="preserve"> 2026 года</w:t>
      </w:r>
      <w:r>
        <w:rPr>
          <w:sz w:val="24"/>
        </w:rPr>
        <w:t xml:space="preserve"> № </w:t>
      </w:r>
      <w:r w:rsidR="00DA0BA3">
        <w:rPr>
          <w:sz w:val="24"/>
        </w:rPr>
        <w:t>8-4</w:t>
      </w:r>
    </w:p>
    <w:p w14:paraId="299EA53F" w14:textId="77777777" w:rsidR="000C212A" w:rsidRDefault="000C212A">
      <w:pPr>
        <w:jc w:val="left"/>
        <w:rPr>
          <w:szCs w:val="28"/>
        </w:rPr>
      </w:pPr>
    </w:p>
    <w:tbl>
      <w:tblPr>
        <w:tblW w:w="98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230"/>
        <w:gridCol w:w="2384"/>
        <w:gridCol w:w="3382"/>
      </w:tblGrid>
      <w:tr w:rsidR="00D41DE1" w:rsidRPr="008A5AF1" w14:paraId="646119A3" w14:textId="77777777" w:rsidTr="0082349B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4C0C" w14:textId="77777777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№ п</w:t>
            </w:r>
            <w:r w:rsidRPr="008A5AF1">
              <w:rPr>
                <w:szCs w:val="28"/>
                <w:lang w:val="en-US"/>
              </w:rPr>
              <w:t>/</w:t>
            </w:r>
            <w:r w:rsidRPr="008A5AF1">
              <w:rPr>
                <w:szCs w:val="28"/>
              </w:rPr>
              <w:t>п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22CE" w14:textId="77777777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3B7" w14:textId="4A7E48FF" w:rsidR="00D41DE1" w:rsidRPr="008A5AF1" w:rsidRDefault="00D41DE1" w:rsidP="00015C1A">
            <w:pPr>
              <w:rPr>
                <w:szCs w:val="28"/>
              </w:rPr>
            </w:pPr>
            <w:r>
              <w:rPr>
                <w:szCs w:val="28"/>
              </w:rPr>
              <w:t>№ УИК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0663" w14:textId="6B773144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</w:tr>
      <w:tr w:rsidR="00E1476C" w:rsidRPr="008A5AF1" w14:paraId="5B79227B" w14:textId="77777777" w:rsidTr="00E1476C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A99A" w14:textId="5126CC61" w:rsidR="00E1476C" w:rsidRPr="008A5AF1" w:rsidRDefault="00402348" w:rsidP="00E1476C">
            <w:pPr>
              <w:rPr>
                <w:szCs w:val="28"/>
              </w:rPr>
            </w:pPr>
            <w:r>
              <w:t>1</w:t>
            </w: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6AE9" w14:textId="691E9D32" w:rsidR="00E1476C" w:rsidRPr="00AF4F85" w:rsidRDefault="00DA0BA3" w:rsidP="00E1476C">
            <w:pPr>
              <w:rPr>
                <w:szCs w:val="28"/>
              </w:rPr>
            </w:pPr>
            <w:r w:rsidRPr="00DA0BA3">
              <w:rPr>
                <w:szCs w:val="28"/>
              </w:rPr>
              <w:t>Орлова Анастасия Владимировна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34EE" w14:textId="29D6D067" w:rsidR="00E1476C" w:rsidRPr="00D41DE1" w:rsidRDefault="00DA0BA3" w:rsidP="00E1476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2354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510C" w14:textId="7AE96751" w:rsidR="00E1476C" w:rsidRPr="000C212A" w:rsidRDefault="00DA0BA3" w:rsidP="00E1476C">
            <w:pPr>
              <w:rPr>
                <w:sz w:val="24"/>
              </w:rPr>
            </w:pPr>
            <w:r w:rsidRPr="00946E0B">
              <w:t>собрание избирателей по месту работы</w:t>
            </w:r>
          </w:p>
        </w:tc>
      </w:tr>
      <w:tr w:rsidR="00E1476C" w:rsidRPr="008A5AF1" w14:paraId="2480575B" w14:textId="77777777" w:rsidTr="00E1476C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98EB" w14:textId="51347CD7" w:rsidR="00E1476C" w:rsidRPr="0072374B" w:rsidRDefault="00402348" w:rsidP="00E1476C">
            <w:r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264" w14:textId="05431BDE" w:rsidR="00E1476C" w:rsidRPr="00AF4F85" w:rsidRDefault="00DA0BA3" w:rsidP="00E1476C">
            <w:pPr>
              <w:rPr>
                <w:color w:val="000000"/>
                <w:szCs w:val="28"/>
              </w:rPr>
            </w:pPr>
            <w:r w:rsidRPr="00DA0BA3">
              <w:rPr>
                <w:color w:val="000000"/>
                <w:szCs w:val="28"/>
              </w:rPr>
              <w:t>Тушевский Вадим Юрьевич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DA0E" w14:textId="6A3D215B" w:rsidR="00E1476C" w:rsidRPr="0072374B" w:rsidRDefault="00E1476C" w:rsidP="00E1476C">
            <w:r>
              <w:t>1462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423A" w14:textId="1D4042EE" w:rsidR="00E1476C" w:rsidRPr="00AF4F85" w:rsidRDefault="00DA0BA3" w:rsidP="00E1476C">
            <w:pPr>
              <w:rPr>
                <w:szCs w:val="28"/>
              </w:rPr>
            </w:pPr>
            <w:r w:rsidRPr="00AF4F85">
              <w:rPr>
                <w:color w:val="000000"/>
                <w:szCs w:val="28"/>
              </w:rPr>
              <w:t>собрание избирателей по месту жительства</w:t>
            </w:r>
          </w:p>
        </w:tc>
      </w:tr>
      <w:tr w:rsidR="00496B1F" w:rsidRPr="008A5AF1" w14:paraId="2AEC95F7" w14:textId="77777777" w:rsidTr="007979BB">
        <w:trPr>
          <w:cantSplit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1C2E" w14:textId="4B765F28" w:rsidR="00496B1F" w:rsidRPr="0072374B" w:rsidRDefault="00402348" w:rsidP="00496B1F">
            <w:r>
              <w:t>3</w:t>
            </w: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0BBE" w14:textId="347E138C" w:rsidR="00496B1F" w:rsidRPr="00AF4F85" w:rsidRDefault="00DA0BA3" w:rsidP="00496B1F">
            <w:pPr>
              <w:rPr>
                <w:color w:val="000000"/>
                <w:szCs w:val="28"/>
              </w:rPr>
            </w:pPr>
            <w:r w:rsidRPr="00DA0BA3">
              <w:rPr>
                <w:color w:val="000000"/>
                <w:szCs w:val="28"/>
              </w:rPr>
              <w:t>Шерстнева Алиция Антоновна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5BC2" w14:textId="73088704" w:rsidR="00496B1F" w:rsidRPr="0072374B" w:rsidRDefault="00DA0BA3" w:rsidP="00496B1F">
            <w:r>
              <w:t>1464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BE3" w14:textId="4D24EC60" w:rsidR="00496B1F" w:rsidRPr="00AF4F85" w:rsidRDefault="00DA0BA3" w:rsidP="00496B1F">
            <w:pPr>
              <w:rPr>
                <w:color w:val="000000"/>
                <w:szCs w:val="28"/>
              </w:rPr>
            </w:pPr>
            <w:r w:rsidRPr="00DA0BA3">
              <w:rPr>
                <w:color w:val="000000"/>
                <w:szCs w:val="28"/>
              </w:rPr>
              <w:t>Политическая партия СОЦИАЛЬНОЙ ЗАЩИТЫ</w:t>
            </w:r>
          </w:p>
        </w:tc>
      </w:tr>
    </w:tbl>
    <w:p w14:paraId="491A4C56" w14:textId="77777777" w:rsidR="00497274" w:rsidRDefault="00497274">
      <w:pPr>
        <w:jc w:val="left"/>
        <w:rPr>
          <w:szCs w:val="28"/>
        </w:rPr>
      </w:pPr>
    </w:p>
    <w:p w14:paraId="1DE1429A" w14:textId="7717A59F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6139BCDF" w14:textId="7F0F9771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1431C17D" w14:textId="53D8A091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3894B172" w14:textId="3B6822EE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510C700" w14:textId="77777777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497274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212A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397"/>
    <w:rsid w:val="0013447F"/>
    <w:rsid w:val="0013623F"/>
    <w:rsid w:val="0014169A"/>
    <w:rsid w:val="00143058"/>
    <w:rsid w:val="00144328"/>
    <w:rsid w:val="00146071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3254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02348"/>
    <w:rsid w:val="00410B8D"/>
    <w:rsid w:val="00414156"/>
    <w:rsid w:val="004200BE"/>
    <w:rsid w:val="00432C41"/>
    <w:rsid w:val="0043340F"/>
    <w:rsid w:val="00434B2B"/>
    <w:rsid w:val="00437A31"/>
    <w:rsid w:val="004415A4"/>
    <w:rsid w:val="00443B11"/>
    <w:rsid w:val="00443E9F"/>
    <w:rsid w:val="00453573"/>
    <w:rsid w:val="00455D6C"/>
    <w:rsid w:val="00460B7E"/>
    <w:rsid w:val="004648E6"/>
    <w:rsid w:val="00464B95"/>
    <w:rsid w:val="0048062A"/>
    <w:rsid w:val="00482EB7"/>
    <w:rsid w:val="00483477"/>
    <w:rsid w:val="004834EE"/>
    <w:rsid w:val="004937C8"/>
    <w:rsid w:val="00496B1F"/>
    <w:rsid w:val="00497274"/>
    <w:rsid w:val="00497F26"/>
    <w:rsid w:val="004B684E"/>
    <w:rsid w:val="004B73FD"/>
    <w:rsid w:val="004C00EC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76A75"/>
    <w:rsid w:val="00582DB1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07342"/>
    <w:rsid w:val="0081004D"/>
    <w:rsid w:val="0081381E"/>
    <w:rsid w:val="00815782"/>
    <w:rsid w:val="008176BA"/>
    <w:rsid w:val="00820324"/>
    <w:rsid w:val="00820E6D"/>
    <w:rsid w:val="0082349B"/>
    <w:rsid w:val="00825916"/>
    <w:rsid w:val="0083430A"/>
    <w:rsid w:val="008374B6"/>
    <w:rsid w:val="00845EC1"/>
    <w:rsid w:val="008461EF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AF4F85"/>
    <w:rsid w:val="00B06D2B"/>
    <w:rsid w:val="00B07DDA"/>
    <w:rsid w:val="00B14BD5"/>
    <w:rsid w:val="00B37966"/>
    <w:rsid w:val="00B6246B"/>
    <w:rsid w:val="00B64069"/>
    <w:rsid w:val="00B67B08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1DE1"/>
    <w:rsid w:val="00D47018"/>
    <w:rsid w:val="00D520BD"/>
    <w:rsid w:val="00D5440F"/>
    <w:rsid w:val="00D54A6E"/>
    <w:rsid w:val="00D57BA8"/>
    <w:rsid w:val="00D6317E"/>
    <w:rsid w:val="00D70EE2"/>
    <w:rsid w:val="00D751B7"/>
    <w:rsid w:val="00D76F63"/>
    <w:rsid w:val="00D83307"/>
    <w:rsid w:val="00D86F4A"/>
    <w:rsid w:val="00D91D9A"/>
    <w:rsid w:val="00DA0BA3"/>
    <w:rsid w:val="00DC3686"/>
    <w:rsid w:val="00DD311B"/>
    <w:rsid w:val="00DD361B"/>
    <w:rsid w:val="00DE0081"/>
    <w:rsid w:val="00DE653C"/>
    <w:rsid w:val="00DF0930"/>
    <w:rsid w:val="00DF152D"/>
    <w:rsid w:val="00DF779D"/>
    <w:rsid w:val="00E11247"/>
    <w:rsid w:val="00E1158C"/>
    <w:rsid w:val="00E1476C"/>
    <w:rsid w:val="00E228AB"/>
    <w:rsid w:val="00E276A1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573A6"/>
    <w:rsid w:val="00F60FD8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CD6D7-3261-471F-94F2-E664138C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2</TotalTime>
  <Pages>2</Pages>
  <Words>234</Words>
  <Characters>1733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3</cp:revision>
  <cp:lastPrinted>2026-01-22T09:26:00Z</cp:lastPrinted>
  <dcterms:created xsi:type="dcterms:W3CDTF">2026-03-31T10:08:00Z</dcterms:created>
  <dcterms:modified xsi:type="dcterms:W3CDTF">2026-03-31T10:10:00Z</dcterms:modified>
</cp:coreProperties>
</file>